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10021436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10021436-Instandhaltung der Kälteanlagen am GIZ-Standort Eschborn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Instandhaltung der Kälteanlagen am Standort Eschborn in den Häusern 1, 2, 4 und 5.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